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36B467" w14:textId="77777777" w:rsidR="00EA3F75" w:rsidRDefault="00EA3F75" w:rsidP="00EA3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PYLK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7BB3944D" w14:textId="77777777" w:rsidR="00EA3F75" w:rsidRDefault="00EA3F75" w:rsidP="00EA3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</w:t>
      </w:r>
    </w:p>
    <w:p w14:paraId="334D59B7" w14:textId="77777777" w:rsidR="00EA3F75" w:rsidRDefault="00EA3F75" w:rsidP="00EA3F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77922E" w14:textId="77777777" w:rsidR="00EA3F75" w:rsidRDefault="00EA3F75" w:rsidP="00EA3F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2FBA3D" w14:textId="77777777" w:rsidR="00EA3F75" w:rsidRDefault="00EA3F75" w:rsidP="00EA3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Oct.1408</w:t>
      </w:r>
      <w:r>
        <w:rPr>
          <w:rFonts w:ascii="Times New Roman" w:hAnsi="Times New Roman" w:cs="Times New Roman"/>
          <w:sz w:val="24"/>
          <w:szCs w:val="24"/>
        </w:rPr>
        <w:tab/>
        <w:t>He was pardoned outlawry for not appearing to answer Robert Gilbert(q.v.)</w:t>
      </w:r>
    </w:p>
    <w:p w14:paraId="31089399" w14:textId="77777777" w:rsidR="00EA3F75" w:rsidRDefault="00EA3F75" w:rsidP="00EA3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his wife, Joan(q.v.), touching a debt of 100s.</w:t>
      </w:r>
    </w:p>
    <w:p w14:paraId="31131B77" w14:textId="77777777" w:rsidR="00EA3F75" w:rsidRDefault="00EA3F75" w:rsidP="00EA3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1408-13 p.7)</w:t>
      </w:r>
    </w:p>
    <w:p w14:paraId="451177A0" w14:textId="77777777" w:rsidR="00EA3F75" w:rsidRDefault="00EA3F75" w:rsidP="00EA3F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271555" w14:textId="77777777" w:rsidR="00EA3F75" w:rsidRDefault="00EA3F75" w:rsidP="00EA3F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6A4069" w14:textId="77777777" w:rsidR="00EA3F75" w:rsidRDefault="00EA3F75" w:rsidP="00EA3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2021</w:t>
      </w:r>
    </w:p>
    <w:p w14:paraId="261E387E" w14:textId="77777777" w:rsidR="00BA00AB" w:rsidRPr="00EA3F75" w:rsidRDefault="00BA00AB" w:rsidP="00EA3F75"/>
    <w:sectPr w:rsidR="00BA00AB" w:rsidRPr="00EA3F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053E8" w14:textId="77777777" w:rsidR="00EA3F75" w:rsidRDefault="00EA3F75" w:rsidP="009139A6">
      <w:r>
        <w:separator/>
      </w:r>
    </w:p>
  </w:endnote>
  <w:endnote w:type="continuationSeparator" w:id="0">
    <w:p w14:paraId="2F151131" w14:textId="77777777" w:rsidR="00EA3F75" w:rsidRDefault="00EA3F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76F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D48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18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A0406" w14:textId="77777777" w:rsidR="00EA3F75" w:rsidRDefault="00EA3F75" w:rsidP="009139A6">
      <w:r>
        <w:separator/>
      </w:r>
    </w:p>
  </w:footnote>
  <w:footnote w:type="continuationSeparator" w:id="0">
    <w:p w14:paraId="0385D30A" w14:textId="77777777" w:rsidR="00EA3F75" w:rsidRDefault="00EA3F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15C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CD7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F00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F75"/>
    <w:rsid w:val="000666E0"/>
    <w:rsid w:val="002510B7"/>
    <w:rsid w:val="005C130B"/>
    <w:rsid w:val="00826F5C"/>
    <w:rsid w:val="009139A6"/>
    <w:rsid w:val="009448BB"/>
    <w:rsid w:val="00A3176C"/>
    <w:rsid w:val="00BA00AB"/>
    <w:rsid w:val="00EA3F7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E8FE3"/>
  <w15:chartTrackingRefBased/>
  <w15:docId w15:val="{036930ED-789A-451B-ADEC-21AD8AF8C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2021-03-01T20:17:00Z</dcterms:created>
  <dcterms:modified xsi:type="dcterms:W3CDTF">2021-03-01T20:17:00Z</dcterms:modified>
</cp:coreProperties>
</file>